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2C79" w14:textId="77777777" w:rsidR="000F1209" w:rsidRDefault="000F1209" w:rsidP="000F12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WARNER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1D7DC86" w14:textId="77777777" w:rsidR="000F1209" w:rsidRDefault="000F1209" w:rsidP="000F12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133CDDA" w14:textId="77777777" w:rsidR="000F1209" w:rsidRDefault="000F1209" w:rsidP="000F12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6D27D8" w14:textId="77777777" w:rsidR="000F1209" w:rsidRDefault="000F1209" w:rsidP="000F12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9E68DA" w14:textId="77777777" w:rsidR="000F1209" w:rsidRDefault="000F1209" w:rsidP="000F1209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92955E0" w14:textId="77777777" w:rsidR="000F1209" w:rsidRDefault="000F1209" w:rsidP="000F120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1D054AF" w14:textId="77777777" w:rsidR="000F1209" w:rsidRDefault="000F1209" w:rsidP="000F120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04D7D0A" w14:textId="77777777" w:rsidR="000F1209" w:rsidRDefault="000F1209" w:rsidP="000F120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7C2BCB5" w14:textId="77777777" w:rsidR="000F1209" w:rsidRDefault="000F1209" w:rsidP="000F120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4CE2E96" w14:textId="77777777" w:rsidR="000F1209" w:rsidRDefault="000F1209" w:rsidP="000F120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February 2022</w:t>
      </w:r>
    </w:p>
    <w:p w14:paraId="207388D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A618F" w14:textId="77777777" w:rsidR="000F1209" w:rsidRDefault="000F1209" w:rsidP="009139A6">
      <w:r>
        <w:separator/>
      </w:r>
    </w:p>
  </w:endnote>
  <w:endnote w:type="continuationSeparator" w:id="0">
    <w:p w14:paraId="40185389" w14:textId="77777777" w:rsidR="000F1209" w:rsidRDefault="000F12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B66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2A1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C9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463D0" w14:textId="77777777" w:rsidR="000F1209" w:rsidRDefault="000F1209" w:rsidP="009139A6">
      <w:r>
        <w:separator/>
      </w:r>
    </w:p>
  </w:footnote>
  <w:footnote w:type="continuationSeparator" w:id="0">
    <w:p w14:paraId="0F878BBE" w14:textId="77777777" w:rsidR="000F1209" w:rsidRDefault="000F12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94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7C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D3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209"/>
    <w:rsid w:val="000666E0"/>
    <w:rsid w:val="000F120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F02ED"/>
  <w15:chartTrackingRefBased/>
  <w15:docId w15:val="{2050B8D0-5704-4BD4-A964-206FF1D1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2022-03-05T21:02:00Z</dcterms:created>
  <dcterms:modified xsi:type="dcterms:W3CDTF">2022-03-05T21:02:00Z</dcterms:modified>
</cp:coreProperties>
</file>